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85EE92" w14:textId="77777777" w:rsidR="00752ADD" w:rsidRDefault="00752ADD" w:rsidP="00752ADD">
      <w:pPr>
        <w:ind w:left="720"/>
        <w:rPr>
          <w:rFonts w:ascii="Arial" w:hAnsi="Arial" w:cs="Arial"/>
          <w:color w:val="000000"/>
        </w:rPr>
      </w:pPr>
    </w:p>
    <w:p w14:paraId="531E48C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124 Main Street, </w:t>
      </w:r>
      <w:r w:rsidR="001D29D7">
        <w:rPr>
          <w:rFonts w:ascii="Arial" w:hAnsi="Arial" w:cs="Arial"/>
          <w:color w:val="000000"/>
        </w:rPr>
        <w:br/>
        <w:t>Johannesburg</w:t>
      </w:r>
    </w:p>
    <w:p w14:paraId="4BDAF02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Marshalltown </w:t>
      </w:r>
    </w:p>
    <w:p w14:paraId="293BFDA8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2107</w:t>
      </w:r>
    </w:p>
    <w:p w14:paraId="7D7EE8AC" w14:textId="77777777" w:rsidR="00752ADD" w:rsidRDefault="00752ADD" w:rsidP="00752ADD">
      <w:pPr>
        <w:ind w:left="6480"/>
        <w:rPr>
          <w:rFonts w:ascii="Arial" w:hAnsi="Arial" w:cs="Arial"/>
          <w:color w:val="000000"/>
        </w:rPr>
      </w:pPr>
    </w:p>
    <w:p w14:paraId="08B11C1A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Enquiries: </w:t>
      </w:r>
    </w:p>
    <w:p w14:paraId="0D8FD09D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Tel: </w:t>
      </w:r>
    </w:p>
    <w:p w14:paraId="6142CF3B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E-mail: </w:t>
      </w:r>
    </w:p>
    <w:p w14:paraId="5B14ED1D" w14:textId="77777777" w:rsidR="00752ADD" w:rsidRPr="00A5027C" w:rsidRDefault="00752ADD" w:rsidP="00752ADD">
      <w:pPr>
        <w:ind w:left="6480"/>
        <w:rPr>
          <w:rFonts w:ascii="Arial" w:hAnsi="Arial" w:cs="Arial"/>
          <w:color w:val="000000"/>
        </w:rPr>
      </w:pPr>
      <w:r w:rsidRPr="00A5027C">
        <w:rPr>
          <w:rFonts w:ascii="Arial" w:hAnsi="Arial" w:cs="Arial"/>
          <w:color w:val="000000"/>
        </w:rPr>
        <w:t xml:space="preserve">Date: </w:t>
      </w:r>
    </w:p>
    <w:p w14:paraId="4CD953D7" w14:textId="77777777" w:rsidR="00752ADD" w:rsidRDefault="00752ADD" w:rsidP="00752ADD">
      <w:pPr>
        <w:rPr>
          <w:rFonts w:ascii="Arial" w:hAnsi="Arial" w:cs="Arial"/>
          <w:color w:val="000000"/>
        </w:rPr>
      </w:pPr>
    </w:p>
    <w:p w14:paraId="487244EF" w14:textId="77777777" w:rsidR="00752ADD" w:rsidRDefault="00752ADD" w:rsidP="00752ADD">
      <w:pPr>
        <w:rPr>
          <w:rFonts w:ascii="Arial" w:hAnsi="Arial" w:cs="Arial"/>
          <w:color w:val="000000"/>
        </w:rPr>
      </w:pPr>
    </w:p>
    <w:p w14:paraId="62CB58E4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2E1E1B64" w14:textId="77777777" w:rsidR="00752ADD" w:rsidRPr="004F12AA" w:rsidRDefault="00752ADD" w:rsidP="00752ADD">
      <w:pPr>
        <w:spacing w:line="360" w:lineRule="auto"/>
        <w:rPr>
          <w:rFonts w:ascii="Arial" w:hAnsi="Arial" w:cs="Arial"/>
          <w:b/>
          <w:bCs/>
          <w:lang w:val="en-ZA" w:eastAsia="en-GB"/>
        </w:rPr>
      </w:pPr>
      <w:r w:rsidRPr="004F12AA">
        <w:rPr>
          <w:rFonts w:ascii="Arial" w:hAnsi="Arial" w:cs="Arial"/>
          <w:b/>
          <w:bCs/>
          <w:color w:val="000000"/>
        </w:rPr>
        <w:t xml:space="preserve">RE: </w:t>
      </w:r>
      <w:r>
        <w:rPr>
          <w:rFonts w:ascii="Arial" w:hAnsi="Arial" w:cs="Arial"/>
          <w:b/>
          <w:bCs/>
          <w:color w:val="000000"/>
        </w:rPr>
        <w:t>TITLE</w:t>
      </w:r>
    </w:p>
    <w:p w14:paraId="540D88C5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2644C54F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Dear Sir/ Madam/</w:t>
      </w:r>
      <w:r w:rsidRPr="004F12AA">
        <w:rPr>
          <w:rFonts w:ascii="Arial" w:hAnsi="Arial" w:cs="Arial"/>
          <w:color w:val="000000"/>
        </w:rPr>
        <w:t xml:space="preserve">To Whom It May Concern </w:t>
      </w:r>
    </w:p>
    <w:p w14:paraId="37523613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67F15097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Content</w:t>
      </w:r>
    </w:p>
    <w:p w14:paraId="2FAD9AF5" w14:textId="77777777" w:rsidR="00752ADD" w:rsidRPr="004F12AA" w:rsidRDefault="00752ADD" w:rsidP="00752ADD">
      <w:pPr>
        <w:spacing w:line="360" w:lineRule="auto"/>
        <w:rPr>
          <w:rFonts w:ascii="Arial" w:hAnsi="Arial" w:cs="Arial"/>
          <w:color w:val="000000"/>
        </w:rPr>
      </w:pPr>
    </w:p>
    <w:p w14:paraId="6DA9F98F" w14:textId="77777777" w:rsidR="00E65299" w:rsidRDefault="00E65299" w:rsidP="00752ADD">
      <w:pPr>
        <w:spacing w:line="360" w:lineRule="auto"/>
        <w:rPr>
          <w:rFonts w:ascii="Arial" w:hAnsi="Arial" w:cs="Arial"/>
        </w:rPr>
      </w:pPr>
    </w:p>
    <w:p w14:paraId="488ACA7E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0F871526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4C431052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</w:p>
    <w:p w14:paraId="43D5F880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Pr="00A5027C">
        <w:rPr>
          <w:rFonts w:ascii="Arial" w:hAnsi="Arial" w:cs="Arial"/>
        </w:rPr>
        <w:t>incerely</w:t>
      </w:r>
    </w:p>
    <w:p w14:paraId="02AB10C2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</w:p>
    <w:p w14:paraId="77AE962D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</w:t>
      </w:r>
    </w:p>
    <w:p w14:paraId="7FC422EC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Name Surname </w:t>
      </w:r>
    </w:p>
    <w:p w14:paraId="227CC221" w14:textId="77777777" w:rsidR="00752ADD" w:rsidRPr="004F12AA" w:rsidRDefault="00752ADD" w:rsidP="00752ADD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Designation</w:t>
      </w:r>
    </w:p>
    <w:p w14:paraId="27303259" w14:textId="77777777" w:rsidR="00752ADD" w:rsidRDefault="00752ADD" w:rsidP="00752ADD">
      <w:pPr>
        <w:spacing w:line="360" w:lineRule="auto"/>
        <w:rPr>
          <w:rFonts w:ascii="Arial" w:hAnsi="Arial" w:cs="Arial"/>
        </w:rPr>
      </w:pPr>
    </w:p>
    <w:p w14:paraId="7F08494F" w14:textId="2CD7DC2F" w:rsidR="0016490E" w:rsidRDefault="0016490E" w:rsidP="006A3B9F">
      <w:pPr>
        <w:tabs>
          <w:tab w:val="left" w:pos="1715"/>
        </w:tabs>
      </w:pPr>
    </w:p>
    <w:p w14:paraId="7026CD04" w14:textId="1B93F968" w:rsidR="00E65299" w:rsidRDefault="00E65299" w:rsidP="006A3B9F">
      <w:pPr>
        <w:tabs>
          <w:tab w:val="left" w:pos="1715"/>
        </w:tabs>
      </w:pPr>
    </w:p>
    <w:p w14:paraId="16D3D470" w14:textId="5789955E" w:rsidR="00E65299" w:rsidRDefault="00E65299" w:rsidP="006A3B9F">
      <w:pPr>
        <w:tabs>
          <w:tab w:val="left" w:pos="1715"/>
        </w:tabs>
      </w:pPr>
    </w:p>
    <w:p w14:paraId="54341854" w14:textId="6D963EE8" w:rsidR="00E65299" w:rsidRDefault="00E65299" w:rsidP="006A3B9F">
      <w:pPr>
        <w:tabs>
          <w:tab w:val="left" w:pos="1715"/>
        </w:tabs>
      </w:pPr>
    </w:p>
    <w:p w14:paraId="37F835CE" w14:textId="4834EC7D" w:rsidR="00E65299" w:rsidRDefault="00E65299" w:rsidP="006A3B9F">
      <w:pPr>
        <w:tabs>
          <w:tab w:val="left" w:pos="1715"/>
        </w:tabs>
      </w:pPr>
    </w:p>
    <w:p w14:paraId="31614A48" w14:textId="7C6B81F2" w:rsidR="00E65299" w:rsidRDefault="00E65299" w:rsidP="006A3B9F">
      <w:pPr>
        <w:tabs>
          <w:tab w:val="left" w:pos="1715"/>
        </w:tabs>
      </w:pPr>
    </w:p>
    <w:p w14:paraId="4365204B" w14:textId="1994AEFF" w:rsidR="00E65299" w:rsidRDefault="00E65299" w:rsidP="006A3B9F">
      <w:pPr>
        <w:tabs>
          <w:tab w:val="left" w:pos="1715"/>
        </w:tabs>
      </w:pPr>
    </w:p>
    <w:p w14:paraId="780A26A1" w14:textId="77777777" w:rsidR="00E65299" w:rsidRPr="00752ADD" w:rsidRDefault="00E65299" w:rsidP="006A3B9F">
      <w:pPr>
        <w:tabs>
          <w:tab w:val="left" w:pos="1715"/>
        </w:tabs>
      </w:pPr>
    </w:p>
    <w:sectPr w:rsidR="00E65299" w:rsidRPr="00752ADD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18D150" w14:textId="77777777" w:rsidR="00C96395" w:rsidRDefault="00C96395">
      <w:r>
        <w:separator/>
      </w:r>
    </w:p>
  </w:endnote>
  <w:endnote w:type="continuationSeparator" w:id="0">
    <w:p w14:paraId="39C7AF50" w14:textId="77777777" w:rsidR="00C96395" w:rsidRDefault="00C963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E2936" w14:textId="77777777" w:rsidR="00E65299" w:rsidRDefault="00E6529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304D68" w14:textId="77777777" w:rsidR="008A7092" w:rsidRDefault="00FC7844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33504C0" wp14:editId="34042CE1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1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71A8686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0FA79FB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2CA8066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450B6B9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3504C0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7" type="#_x0000_t202" style="position:absolute;margin-left:415.8pt;margin-top:-10pt;width:107.9pt;height:72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" fillcolor="window" stroked="f">
              <v:textbox inset="3mm,2.5mm">
                <w:txbxContent>
                  <w:p w14:paraId="371A8686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0FA79FB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2CA8066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450B6B9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F3A94D9" wp14:editId="256D0BE5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0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048C726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430CC51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BF2A7E0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071F1B03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3A94D9" id="_x0000_s1028" type="#_x0000_t202" style="position:absolute;margin-left:312.6pt;margin-top:-9.95pt;width:97.25pt;height:60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" fillcolor="window" stroked="f">
              <v:textbox inset="3mm,2.5mm">
                <w:txbxContent>
                  <w:p w14:paraId="4048C726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430CC51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BF2A7E0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071F1B03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36E1978" wp14:editId="11D4032A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19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8471210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798CAFA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53B6A38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36E1978" id="_x0000_s1029" type="#_x0000_t202" style="position:absolute;margin-left:206.25pt;margin-top:-9.95pt;width:97.25pt;height:57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" fillcolor="window" stroked="f">
              <v:textbox inset="3mm,2.5mm">
                <w:txbxContent>
                  <w:p w14:paraId="18471210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798CAFA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53B6A38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D8A0B52" wp14:editId="03E110F3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3AECD5F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24099E0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2000A80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43A9F1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8A0B52" id="Text Box 22" o:spid="_x0000_s1030" type="#_x0000_t202" style="position:absolute;margin-left:99.35pt;margin-top:-9.95pt;width:108.5pt;height:64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" fillcolor="window" stroked="f">
              <v:textbox inset="3mm,2.5mm">
                <w:txbxContent>
                  <w:p w14:paraId="43AECD5F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24099E0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2000A80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43A9F1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C53EAAE" wp14:editId="6A5EFC16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23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0347180" w14:textId="77777777" w:rsidR="008A7092" w:rsidRPr="00BF0CD6" w:rsidRDefault="008A7092" w:rsidP="00752ADD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53EAAE" id="_x0000_s1031" type="#_x0000_t202" style="position:absolute;margin-left:-8.9pt;margin-top:53.45pt;width:498.5pt;height:2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" fillcolor="window" stroked="f">
              <v:textbox inset="3mm,2.5mm">
                <w:txbxContent>
                  <w:p w14:paraId="00347180" w14:textId="77777777" w:rsidR="008A7092" w:rsidRPr="00BF0CD6" w:rsidRDefault="008A7092" w:rsidP="00752ADD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58F9C0F7" wp14:editId="006CAFEE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E0464F" w14:textId="77777777" w:rsidR="001D29D7" w:rsidRPr="00D115D7" w:rsidRDefault="001D29D7" w:rsidP="001D29D7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50F6292D" w14:textId="5FB4497B" w:rsidR="001D29D7" w:rsidRPr="006A3B9F" w:rsidRDefault="001D29D7" w:rsidP="001D29D7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  <w:r w:rsidR="00E5703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Maphanzela</w:t>
                          </w:r>
                        </w:p>
                        <w:p w14:paraId="0E969372" w14:textId="77777777" w:rsidR="006A3B9F" w:rsidRPr="00D115D7" w:rsidRDefault="006A3B9F" w:rsidP="006A3B9F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41A325B3" w14:textId="77777777" w:rsidR="006A3B9F" w:rsidRPr="00822C80" w:rsidRDefault="006A3B9F" w:rsidP="006A3B9F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2AEA2117" w14:textId="77777777" w:rsidR="006A3B9F" w:rsidRPr="00171BDF" w:rsidRDefault="006A3B9F" w:rsidP="006A3B9F">
                          <w:pPr>
                            <w:rPr>
                              <w:szCs w:val="13"/>
                            </w:rPr>
                          </w:pPr>
                        </w:p>
                        <w:p w14:paraId="730439C2" w14:textId="77777777" w:rsidR="006A3B9F" w:rsidRPr="00CB19A4" w:rsidRDefault="006A3B9F" w:rsidP="006A3B9F">
                          <w:pPr>
                            <w:rPr>
                              <w:szCs w:val="13"/>
                            </w:rPr>
                          </w:pPr>
                        </w:p>
                        <w:p w14:paraId="0428AF7B" w14:textId="77777777" w:rsidR="00653E2C" w:rsidRPr="006A3B9F" w:rsidRDefault="00653E2C" w:rsidP="006A3B9F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F9C0F7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" filled="f" stroked="f">
              <v:path arrowok="t"/>
              <v:textbox inset="3mm,2.5mm">
                <w:txbxContent>
                  <w:p w14:paraId="62E0464F" w14:textId="77777777" w:rsidR="001D29D7" w:rsidRPr="00D115D7" w:rsidRDefault="001D29D7" w:rsidP="001D29D7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50F6292D" w14:textId="5FB4497B" w:rsidR="001D29D7" w:rsidRPr="006A3B9F" w:rsidRDefault="001D29D7" w:rsidP="001D29D7">
                    <w:pPr>
                      <w:ind w:left="1134"/>
                      <w:rPr>
                        <w:szCs w:val="13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  <w:r w:rsidR="00E5703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Maphanzela</w:t>
                    </w:r>
                  </w:p>
                  <w:p w14:paraId="0E969372" w14:textId="77777777" w:rsidR="006A3B9F" w:rsidRPr="00D115D7" w:rsidRDefault="006A3B9F" w:rsidP="006A3B9F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41A325B3" w14:textId="77777777" w:rsidR="006A3B9F" w:rsidRPr="00822C80" w:rsidRDefault="006A3B9F" w:rsidP="006A3B9F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2AEA2117" w14:textId="77777777" w:rsidR="006A3B9F" w:rsidRPr="00171BDF" w:rsidRDefault="006A3B9F" w:rsidP="006A3B9F">
                    <w:pPr>
                      <w:rPr>
                        <w:szCs w:val="13"/>
                      </w:rPr>
                    </w:pPr>
                  </w:p>
                  <w:p w14:paraId="730439C2" w14:textId="77777777" w:rsidR="006A3B9F" w:rsidRPr="00CB19A4" w:rsidRDefault="006A3B9F" w:rsidP="006A3B9F">
                    <w:pPr>
                      <w:rPr>
                        <w:szCs w:val="13"/>
                      </w:rPr>
                    </w:pPr>
                  </w:p>
                  <w:p w14:paraId="0428AF7B" w14:textId="77777777" w:rsidR="00653E2C" w:rsidRPr="006A3B9F" w:rsidRDefault="00653E2C" w:rsidP="006A3B9F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64A5FC06" wp14:editId="4EC265B8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2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33F2FCE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A19E08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2DC699A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37010E2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4A5FC06" id="_x0000_s1033" type="#_x0000_t202" style="position:absolute;margin-left:-7.9pt;margin-top:-9.95pt;width:107.75pt;height:6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" fillcolor="window" stroked="f">
              <v:textbox inset="3mm,2.5mm">
                <w:txbxContent>
                  <w:p w14:paraId="733F2FCE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A19E08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2DC699A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37010E2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1" locked="0" layoutInCell="1" allowOverlap="1" wp14:anchorId="12C52C99" wp14:editId="314C9A83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82FC18" w14:textId="77777777" w:rsidR="009D478D" w:rsidRPr="00A252C8" w:rsidRDefault="001D29D7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55934798" wp14:editId="0E2E8277">
              <wp:simplePos x="0" y="0"/>
              <wp:positionH relativeFrom="column">
                <wp:posOffset>-110359</wp:posOffset>
              </wp:positionH>
              <wp:positionV relativeFrom="paragraph">
                <wp:posOffset>920750</wp:posOffset>
              </wp:positionV>
              <wp:extent cx="5875283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875283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A469FD" w14:textId="77777777" w:rsidR="0016490E" w:rsidRPr="00D115D7" w:rsidRDefault="0016490E" w:rsidP="0016490E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61DB0BDA" w14:textId="77777777" w:rsidR="00E460A5" w:rsidRDefault="0016490E" w:rsidP="001D29D7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1D29D7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3D82CE60" w14:textId="225142AD" w:rsidR="00D115D7" w:rsidRPr="006A3B9F" w:rsidRDefault="0016490E" w:rsidP="001D29D7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93479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5" type="#_x0000_t202" style="position:absolute;margin-left:-8.7pt;margin-top:72.5pt;width:462.6pt;height:56.4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" filled="f" stroked="f">
              <v:path arrowok="t"/>
              <v:textbox inset="3mm,2.5mm">
                <w:txbxContent>
                  <w:p w14:paraId="0BA469FD" w14:textId="77777777" w:rsidR="0016490E" w:rsidRPr="00D115D7" w:rsidRDefault="0016490E" w:rsidP="0016490E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61DB0BDA" w14:textId="77777777" w:rsidR="00E460A5" w:rsidRDefault="0016490E" w:rsidP="001D29D7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1D29D7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3D82CE60" w14:textId="225142AD" w:rsidR="00D115D7" w:rsidRPr="006A3B9F" w:rsidRDefault="0016490E" w:rsidP="001D29D7">
                    <w:pPr>
                      <w:ind w:left="1134"/>
                      <w:rPr>
                        <w:szCs w:val="13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294FC674" wp14:editId="747D24F5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DE1721D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CE37FF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EB1718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85E6FB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94FC674" id="_x0000_s1036" type="#_x0000_t202" style="position:absolute;margin-left:98.65pt;margin-top:-9.65pt;width:108.5pt;height:64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" fillcolor="window" stroked="f">
              <v:textbox inset="3mm,2.5mm">
                <w:txbxContent>
                  <w:p w14:paraId="0DE1721D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CE37FF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EB1718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85E6FB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FFFBC84" wp14:editId="10F01B5A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5F2C039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CC52C5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7342D314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65A89F6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FFBC84" id="_x0000_s1037" type="#_x0000_t202" style="position:absolute;margin-left:-7.6pt;margin-top:-9.65pt;width:107.75pt;height:6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" fillcolor="window" stroked="f">
              <v:textbox inset="3mm,2.5mm">
                <w:txbxContent>
                  <w:p w14:paraId="35F2C039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CC52C5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7342D314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65A89F6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65607DC" wp14:editId="0D787DA8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5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7D5D73E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1AF32C7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93BBA2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6362784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5607DC" id="_x0000_s1038" type="#_x0000_t202" style="position:absolute;margin-left:314pt;margin-top:-9.65pt;width:97.25pt;height:60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" fillcolor="window" stroked="f">
              <v:textbox inset="3mm,2.5mm">
                <w:txbxContent>
                  <w:p w14:paraId="37D5D73E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1AF32C7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93BBA2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6362784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2795DBC" wp14:editId="650DEEFA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B781EA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A3C01D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1B1EAE6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795DBC" id="_x0000_s1039" type="#_x0000_t202" style="position:absolute;margin-left:207.15pt;margin-top:-9.65pt;width:97.25pt;height:5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" fillcolor="window" stroked="f">
              <v:textbox inset="3mm,2.5mm">
                <w:txbxContent>
                  <w:p w14:paraId="1B781EA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A3C01D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1B1EAE6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295EC6C" wp14:editId="2C9BD1E3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7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81647E1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9D04D3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672F3CF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1A422DC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295EC6C" id="_x0000_s1040" type="#_x0000_t202" style="position:absolute;margin-left:416.4pt;margin-top:-10.05pt;width:108.55pt;height:72.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" fillcolor="window" stroked="f">
              <v:textbox inset="3mm,2.5mm">
                <w:txbxContent>
                  <w:p w14:paraId="481647E1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9D04D3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672F3CF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1A422DC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0CFC575" wp14:editId="6DD70B18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E72721" w14:textId="09902D45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E460A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Telephone: 011 085 </w:t>
                          </w:r>
                          <w:r w:rsidR="00E460A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2001 | Fax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0CFC575" id="Text Box 4" o:spid="_x0000_s1041" type="#_x0000_t202" style="position:absolute;margin-left:-8.1pt;margin-top:53.05pt;width:498.5pt;height:27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" filled="f" stroked="f">
              <v:path arrowok="t"/>
              <v:textbox inset="3mm,2.5mm">
                <w:txbxContent>
                  <w:p w14:paraId="6AE72721" w14:textId="09902D45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Telephone: 011 085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2001 | </w:t>
                    </w:r>
                    <w:r w:rsidR="00E460A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: 011 388 4010  |  Website: www.gep.co.za</w:t>
                    </w:r>
                  </w:p>
                </w:txbxContent>
              </v:textbox>
            </v:shape>
          </w:pict>
        </mc:Fallback>
      </mc:AlternateContent>
    </w:r>
    <w:r w:rsidR="00FC7844">
      <w:rPr>
        <w:noProof/>
      </w:rPr>
      <w:drawing>
        <wp:anchor distT="0" distB="0" distL="114300" distR="114300" simplePos="0" relativeHeight="251660288" behindDoc="1" locked="0" layoutInCell="1" allowOverlap="1" wp14:anchorId="6DD17FA4" wp14:editId="191AB463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C7844">
      <w:rPr>
        <w:noProof/>
      </w:rPr>
      <w:drawing>
        <wp:anchor distT="0" distB="0" distL="114300" distR="114300" simplePos="0" relativeHeight="251658240" behindDoc="1" locked="0" layoutInCell="1" allowOverlap="1" wp14:anchorId="3086EC8B" wp14:editId="432D5B46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008A6F" w14:textId="77777777" w:rsidR="00C96395" w:rsidRDefault="00C96395">
      <w:r>
        <w:separator/>
      </w:r>
    </w:p>
  </w:footnote>
  <w:footnote w:type="continuationSeparator" w:id="0">
    <w:p w14:paraId="1701B6AA" w14:textId="77777777" w:rsidR="00C96395" w:rsidRDefault="00C963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C752E" w14:textId="77777777" w:rsidR="009D478D" w:rsidRDefault="00000000">
    <w:pPr>
      <w:pStyle w:val="Header"/>
    </w:pPr>
    <w:r>
      <w:rPr>
        <w:szCs w:val="20"/>
        <w:lang w:val="en-ZA" w:eastAsia="en-ZA"/>
      </w:rPr>
      <w:pict w14:anchorId="66D89C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595.7pt;height:842.15pt;z-index:-251643904;mso-wrap-edited:f;mso-width-percent:0;mso-height-percent:0;mso-position-horizontal:center;mso-position-horizontal-relative:margin;mso-position-vertical:center;mso-position-vertical-relative:margin;mso-width-percent:0;mso-height-percent:0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20687" w14:textId="77777777" w:rsidR="009D478D" w:rsidRDefault="00FC7844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1EFAAF62" wp14:editId="1226F422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5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F10FEEA" id="Rectangle 1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7B70724C" wp14:editId="23DDC56C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21016"/>
              <wp:lineTo x="21434" y="21016"/>
              <wp:lineTo x="21434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0DEB84CC" wp14:editId="1F52414E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606527" id="Rectangle 1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31A013D8" wp14:editId="65261C62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4" name="Picture 9" descr="../../../../../../../Desktop/GEP%20Logo%20as%20Approved%2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021BD06B" wp14:editId="0017532B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392" y="4075"/>
                  <wp:lineTo x="392" y="17117"/>
                  <wp:lineTo x="21142" y="17117"/>
                  <wp:lineTo x="21142" y="4075"/>
                  <wp:lineTo x="392" y="4075"/>
                </wp:wrapPolygon>
              </wp:wrapThrough>
              <wp:docPr id="27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1370E9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1BD06B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6" type="#_x0000_t202" style="position:absolute;margin-left:-7.95pt;margin-top:49.5pt;width:275.85pt;height:26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" filled="f" stroked="f">
              <v:textbox inset=",7.2pt,,7.2pt">
                <w:txbxContent>
                  <w:p w14:paraId="3E1370E9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19DE583D" wp14:editId="01EBEECE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6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D7E2061" id="Rectangle 1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72401D" w14:textId="77777777" w:rsidR="009D478D" w:rsidRDefault="00FC784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2D05E84" wp14:editId="6EC6E05E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7CCFE4" id="Rectangle 1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5E9A5DFF" wp14:editId="6314F68C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3" name="Picture 5" descr="Description: Description: Description: GEP-Letterhead-05042012-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36433CD1" wp14:editId="4C80DD3D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1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6C62B8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433CD1"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" filled="f" stroked="f">
              <v:textbox inset=",7.2pt,,7.2pt">
                <w:txbxContent>
                  <w:p w14:paraId="4A6C62B8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06B459A9" wp14:editId="4FE05C78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6D484AA6" wp14:editId="0964A118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0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0771601" id="Rectangle 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7484C0A6" wp14:editId="23DFA395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87290C" id="Rectangle 1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DB1EB8"/>
    <w:multiLevelType w:val="multilevel"/>
    <w:tmpl w:val="43E06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43263B06"/>
    <w:multiLevelType w:val="hybridMultilevel"/>
    <w:tmpl w:val="10C01CE4"/>
    <w:lvl w:ilvl="0" w:tplc="1C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8771571">
    <w:abstractNumId w:val="0"/>
  </w:num>
  <w:num w:numId="2" w16cid:durableId="1240209921">
    <w:abstractNumId w:val="4"/>
  </w:num>
  <w:num w:numId="3" w16cid:durableId="1055396451">
    <w:abstractNumId w:val="5"/>
  </w:num>
  <w:num w:numId="4" w16cid:durableId="904609017">
    <w:abstractNumId w:val="3"/>
  </w:num>
  <w:num w:numId="5" w16cid:durableId="370112344">
    <w:abstractNumId w:val="1"/>
  </w:num>
  <w:num w:numId="6" w16cid:durableId="159994549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E460A5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6789D"/>
    <w:rsid w:val="000773F2"/>
    <w:rsid w:val="000B0526"/>
    <w:rsid w:val="000B330A"/>
    <w:rsid w:val="000C2616"/>
    <w:rsid w:val="000E75E7"/>
    <w:rsid w:val="000F3E67"/>
    <w:rsid w:val="00111858"/>
    <w:rsid w:val="001360B1"/>
    <w:rsid w:val="00140ED2"/>
    <w:rsid w:val="001524CC"/>
    <w:rsid w:val="00162673"/>
    <w:rsid w:val="0016490E"/>
    <w:rsid w:val="001721AA"/>
    <w:rsid w:val="00192DB2"/>
    <w:rsid w:val="001B227C"/>
    <w:rsid w:val="001B3AF4"/>
    <w:rsid w:val="001D29D7"/>
    <w:rsid w:val="001D541C"/>
    <w:rsid w:val="001D5645"/>
    <w:rsid w:val="001E3E3F"/>
    <w:rsid w:val="001E5C58"/>
    <w:rsid w:val="00204897"/>
    <w:rsid w:val="00241C9C"/>
    <w:rsid w:val="00256F98"/>
    <w:rsid w:val="00261D29"/>
    <w:rsid w:val="00271F87"/>
    <w:rsid w:val="00273ED1"/>
    <w:rsid w:val="00274D7F"/>
    <w:rsid w:val="00284C50"/>
    <w:rsid w:val="002A5FD6"/>
    <w:rsid w:val="002E0988"/>
    <w:rsid w:val="002E1C21"/>
    <w:rsid w:val="002E60A6"/>
    <w:rsid w:val="0031035B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1383"/>
    <w:rsid w:val="003A2228"/>
    <w:rsid w:val="003B1CEB"/>
    <w:rsid w:val="003D37F7"/>
    <w:rsid w:val="003D3BB2"/>
    <w:rsid w:val="004277D2"/>
    <w:rsid w:val="00440AB1"/>
    <w:rsid w:val="00463F9C"/>
    <w:rsid w:val="00466087"/>
    <w:rsid w:val="004715F4"/>
    <w:rsid w:val="00471B6F"/>
    <w:rsid w:val="004A5E7A"/>
    <w:rsid w:val="004B027A"/>
    <w:rsid w:val="004B1836"/>
    <w:rsid w:val="004D2AA1"/>
    <w:rsid w:val="004F3269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6771D"/>
    <w:rsid w:val="006821E1"/>
    <w:rsid w:val="00682FA9"/>
    <w:rsid w:val="006868BF"/>
    <w:rsid w:val="0069603B"/>
    <w:rsid w:val="006965CF"/>
    <w:rsid w:val="006A131C"/>
    <w:rsid w:val="006A3B9F"/>
    <w:rsid w:val="006A5CF1"/>
    <w:rsid w:val="006D203A"/>
    <w:rsid w:val="006D2193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2ADD"/>
    <w:rsid w:val="007566DC"/>
    <w:rsid w:val="00766222"/>
    <w:rsid w:val="00771D74"/>
    <w:rsid w:val="00780D15"/>
    <w:rsid w:val="007910FB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77A52"/>
    <w:rsid w:val="00A84F41"/>
    <w:rsid w:val="00A91D14"/>
    <w:rsid w:val="00AA05D9"/>
    <w:rsid w:val="00AB2AC7"/>
    <w:rsid w:val="00AD373F"/>
    <w:rsid w:val="00AD5861"/>
    <w:rsid w:val="00AF3981"/>
    <w:rsid w:val="00B16202"/>
    <w:rsid w:val="00B16B45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7257"/>
    <w:rsid w:val="00B96C98"/>
    <w:rsid w:val="00BC4E4E"/>
    <w:rsid w:val="00BD1F20"/>
    <w:rsid w:val="00BD5476"/>
    <w:rsid w:val="00BD5BF2"/>
    <w:rsid w:val="00BF0CD6"/>
    <w:rsid w:val="00BF45D0"/>
    <w:rsid w:val="00BF6D36"/>
    <w:rsid w:val="00C46968"/>
    <w:rsid w:val="00C624DE"/>
    <w:rsid w:val="00C65BC0"/>
    <w:rsid w:val="00C819B1"/>
    <w:rsid w:val="00C96395"/>
    <w:rsid w:val="00CA73D3"/>
    <w:rsid w:val="00CB4715"/>
    <w:rsid w:val="00CB5E3D"/>
    <w:rsid w:val="00CC591B"/>
    <w:rsid w:val="00CD7237"/>
    <w:rsid w:val="00CD7671"/>
    <w:rsid w:val="00CE1BD1"/>
    <w:rsid w:val="00CF514E"/>
    <w:rsid w:val="00D07A2D"/>
    <w:rsid w:val="00D115D7"/>
    <w:rsid w:val="00D2715B"/>
    <w:rsid w:val="00D33CBC"/>
    <w:rsid w:val="00D63693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60A5"/>
    <w:rsid w:val="00E472AC"/>
    <w:rsid w:val="00E57034"/>
    <w:rsid w:val="00E61D32"/>
    <w:rsid w:val="00E65299"/>
    <w:rsid w:val="00E75D80"/>
    <w:rsid w:val="00E77A2C"/>
    <w:rsid w:val="00EA10DC"/>
    <w:rsid w:val="00EA4FDC"/>
    <w:rsid w:val="00EA7589"/>
    <w:rsid w:val="00ED10E1"/>
    <w:rsid w:val="00ED3F53"/>
    <w:rsid w:val="00EE23C0"/>
    <w:rsid w:val="00EE7A6F"/>
    <w:rsid w:val="00F0071D"/>
    <w:rsid w:val="00F073FE"/>
    <w:rsid w:val="00F12E7A"/>
    <w:rsid w:val="00F27E37"/>
    <w:rsid w:val="00F307B7"/>
    <w:rsid w:val="00F7180D"/>
    <w:rsid w:val="00F82F0C"/>
    <w:rsid w:val="00F94270"/>
    <w:rsid w:val="00FB0676"/>
    <w:rsid w:val="00FC7844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06A0F270"/>
  <w15:chartTrackingRefBased/>
  <w15:docId w15:val="{FC63835B-D946-4DB7-ACD6-4760A2A70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aliases w:val="Afrovation - List Paragraph"/>
    <w:basedOn w:val="Normal"/>
    <w:link w:val="ListParagraphChar"/>
    <w:uiPriority w:val="72"/>
    <w:qFormat/>
    <w:rsid w:val="001B227C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Afrovation - List Paragraph Char"/>
    <w:link w:val="ListParagraph"/>
    <w:uiPriority w:val="72"/>
    <w:locked/>
    <w:rsid w:val="001B22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612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4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Templates_%2007032022\GEP%20Letter%20Template%20-%200703202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0103604-40BD-4F07-B573-C9E43240E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Letter Template - 07032022</Template>
  <TotalTime>2</TotalTime>
  <Pages>2</Pages>
  <Words>33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226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2</cp:revision>
  <cp:lastPrinted>2019-10-16T10:13:00Z</cp:lastPrinted>
  <dcterms:created xsi:type="dcterms:W3CDTF">2022-07-12T10:14:00Z</dcterms:created>
  <dcterms:modified xsi:type="dcterms:W3CDTF">2022-07-12T10:14:00Z</dcterms:modified>
</cp:coreProperties>
</file>